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64572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RYKSDON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2452CE47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C0458C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38D7D6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11 others made a plaint of trespass and taking against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Hoberd</w:t>
      </w:r>
      <w:proofErr w:type="spellEnd"/>
    </w:p>
    <w:p w14:paraId="0DBD0DA1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Hatfield Peverell(q.v.) and 7 others.</w:t>
      </w:r>
    </w:p>
    <w:p w14:paraId="28C087A5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D209A95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D73791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7BB62D" w14:textId="77777777" w:rsidR="000B7471" w:rsidRDefault="000B7471" w:rsidP="000B747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2022</w:t>
      </w:r>
    </w:p>
    <w:p w14:paraId="25BA54B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EB334" w14:textId="77777777" w:rsidR="000B7471" w:rsidRDefault="000B7471" w:rsidP="009139A6">
      <w:r>
        <w:separator/>
      </w:r>
    </w:p>
  </w:endnote>
  <w:endnote w:type="continuationSeparator" w:id="0">
    <w:p w14:paraId="31D69215" w14:textId="77777777" w:rsidR="000B7471" w:rsidRDefault="000B74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9D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2BA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461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038CE" w14:textId="77777777" w:rsidR="000B7471" w:rsidRDefault="000B7471" w:rsidP="009139A6">
      <w:r>
        <w:separator/>
      </w:r>
    </w:p>
  </w:footnote>
  <w:footnote w:type="continuationSeparator" w:id="0">
    <w:p w14:paraId="75A8A996" w14:textId="77777777" w:rsidR="000B7471" w:rsidRDefault="000B74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BA5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6A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8B4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471"/>
    <w:rsid w:val="000666E0"/>
    <w:rsid w:val="000B747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EBA5B"/>
  <w15:chartTrackingRefBased/>
  <w15:docId w15:val="{B9F8A334-D3A0-49EE-BBA4-F0A1DB42C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74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2022-07-06T19:02:00Z</dcterms:created>
  <dcterms:modified xsi:type="dcterms:W3CDTF">2022-07-06T19:02:00Z</dcterms:modified>
</cp:coreProperties>
</file>